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54E89" w14:textId="77777777" w:rsidR="0025710D" w:rsidRDefault="0025710D" w:rsidP="00257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WHITE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fl.1480-87)</w:t>
      </w:r>
    </w:p>
    <w:p w14:paraId="0BC29465" w14:textId="77777777" w:rsidR="0025710D" w:rsidRDefault="0025710D" w:rsidP="00257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Sarum diocese. Priest.</w:t>
      </w:r>
    </w:p>
    <w:p w14:paraId="42C3AA21" w14:textId="77777777" w:rsidR="0025710D" w:rsidRDefault="0025710D" w:rsidP="0025710D">
      <w:pPr>
        <w:pStyle w:val="NoSpacing"/>
        <w:rPr>
          <w:rFonts w:cs="Times New Roman"/>
          <w:szCs w:val="24"/>
        </w:rPr>
      </w:pPr>
    </w:p>
    <w:p w14:paraId="676279BF" w14:textId="77777777" w:rsidR="0025710D" w:rsidRDefault="0025710D" w:rsidP="0025710D">
      <w:pPr>
        <w:pStyle w:val="NoSpacing"/>
        <w:rPr>
          <w:rFonts w:cs="Times New Roman"/>
          <w:szCs w:val="24"/>
        </w:rPr>
      </w:pPr>
    </w:p>
    <w:p w14:paraId="47E57259" w14:textId="77777777" w:rsidR="0025710D" w:rsidRDefault="0025710D" w:rsidP="00257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1480</w:t>
      </w:r>
      <w:r>
        <w:rPr>
          <w:rFonts w:cs="Times New Roman"/>
          <w:szCs w:val="24"/>
        </w:rPr>
        <w:tab/>
        <w:t>He was admitted at King’s Hall, a scholar from Eton.</w:t>
      </w:r>
    </w:p>
    <w:p w14:paraId="486091A1" w14:textId="77777777" w:rsidR="0025710D" w:rsidRDefault="0025710D" w:rsidP="00257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87)</w:t>
      </w:r>
    </w:p>
    <w:p w14:paraId="3BBFAA66" w14:textId="77777777" w:rsidR="0025710D" w:rsidRDefault="0025710D" w:rsidP="00257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1482-3</w:t>
      </w:r>
      <w:r>
        <w:rPr>
          <w:rFonts w:cs="Times New Roman"/>
          <w:szCs w:val="24"/>
        </w:rPr>
        <w:tab/>
        <w:t>B.A.     (ibid.)</w:t>
      </w:r>
    </w:p>
    <w:p w14:paraId="42F8EDE3" w14:textId="77777777" w:rsidR="0025710D" w:rsidRDefault="0025710D" w:rsidP="00257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Sep.1486</w:t>
      </w:r>
      <w:r>
        <w:rPr>
          <w:rFonts w:cs="Times New Roman"/>
          <w:szCs w:val="24"/>
        </w:rPr>
        <w:tab/>
        <w:t>He was ordained acolyte at Lincoln.   (ibid.)</w:t>
      </w:r>
    </w:p>
    <w:p w14:paraId="62CAE758" w14:textId="77777777" w:rsidR="0025710D" w:rsidRDefault="0025710D" w:rsidP="00257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Mat.1487</w:t>
      </w:r>
      <w:r>
        <w:rPr>
          <w:rFonts w:cs="Times New Roman"/>
          <w:szCs w:val="24"/>
        </w:rPr>
        <w:tab/>
        <w:t>He was ordained deacon.     (ibid.)</w:t>
      </w:r>
    </w:p>
    <w:p w14:paraId="1D19F88F" w14:textId="77777777" w:rsidR="0025710D" w:rsidRDefault="0025710D" w:rsidP="00257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Apr.</w:t>
      </w:r>
      <w:r>
        <w:rPr>
          <w:rFonts w:cs="Times New Roman"/>
          <w:szCs w:val="24"/>
        </w:rPr>
        <w:tab/>
        <w:t>He was ordained priest at Ely. (ibid.)</w:t>
      </w:r>
    </w:p>
    <w:p w14:paraId="08613469" w14:textId="77777777" w:rsidR="0025710D" w:rsidRDefault="0025710D" w:rsidP="0025710D">
      <w:pPr>
        <w:pStyle w:val="NoSpacing"/>
        <w:rPr>
          <w:rFonts w:cs="Times New Roman"/>
          <w:szCs w:val="24"/>
        </w:rPr>
      </w:pPr>
    </w:p>
    <w:p w14:paraId="142444F0" w14:textId="77777777" w:rsidR="0025710D" w:rsidRDefault="0025710D" w:rsidP="0025710D">
      <w:pPr>
        <w:pStyle w:val="NoSpacing"/>
        <w:rPr>
          <w:rFonts w:cs="Times New Roman"/>
          <w:szCs w:val="24"/>
        </w:rPr>
      </w:pPr>
    </w:p>
    <w:p w14:paraId="4E7565C8" w14:textId="77777777" w:rsidR="0025710D" w:rsidRDefault="0025710D" w:rsidP="002571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January 2023</w:t>
      </w:r>
    </w:p>
    <w:p w14:paraId="29ACD0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B068" w14:textId="77777777" w:rsidR="0025710D" w:rsidRDefault="0025710D" w:rsidP="009139A6">
      <w:r>
        <w:separator/>
      </w:r>
    </w:p>
  </w:endnote>
  <w:endnote w:type="continuationSeparator" w:id="0">
    <w:p w14:paraId="1A9A8178" w14:textId="77777777" w:rsidR="0025710D" w:rsidRDefault="002571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A36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A7C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1A0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F500C" w14:textId="77777777" w:rsidR="0025710D" w:rsidRDefault="0025710D" w:rsidP="009139A6">
      <w:r>
        <w:separator/>
      </w:r>
    </w:p>
  </w:footnote>
  <w:footnote w:type="continuationSeparator" w:id="0">
    <w:p w14:paraId="4B872130" w14:textId="77777777" w:rsidR="0025710D" w:rsidRDefault="002571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208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F4D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37F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10D"/>
    <w:rsid w:val="000666E0"/>
    <w:rsid w:val="002510B7"/>
    <w:rsid w:val="0025710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4EBFE"/>
  <w15:chartTrackingRefBased/>
  <w15:docId w15:val="{56B72C64-1EB7-42E3-B73B-FAEB52A7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2023-01-20T21:32:00Z</dcterms:created>
  <dcterms:modified xsi:type="dcterms:W3CDTF">2023-01-20T21:33:00Z</dcterms:modified>
</cp:coreProperties>
</file>